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64.1pt;margin-top:20.9pt;width:51.2pt;height:41.85pt;z-index:251659776;visibility:visible" wrapcoords="-318 0 -318 21214 21600 21214 21600 0 -318 0">
            <v:imagedata r:id="rId4" o:title=""/>
            <w10:wrap type="through"/>
          </v:shape>
        </w:pict>
      </w:r>
      <w:r>
        <w:rPr>
          <w:noProof/>
          <w:lang w:eastAsia="tr-TR"/>
        </w:rPr>
        <w:pict>
          <v:shape id="Resim 1" o:spid="_x0000_s1027" type="#_x0000_t75" style="position:absolute;margin-left:-12.75pt;margin-top:3.3pt;width:58.75pt;height:41.85pt;z-index:251654656;visibility:visible">
            <v:imagedata r:id="rId4" o:title=""/>
          </v:shape>
        </w:pict>
      </w:r>
      <w:r>
        <w:rPr>
          <w:rFonts w:ascii="Comic Sans MS" w:hAnsi="Comic Sans MS"/>
          <w:sz w:val="26"/>
          <w:szCs w:val="26"/>
        </w:rPr>
        <w:t xml:space="preserve">               TÜRKÇE ÇALIŞMA KAĞIDI</w:t>
      </w:r>
    </w:p>
    <w:p w:rsidR="00D50D2B" w:rsidRPr="00F73570" w:rsidRDefault="00D50D2B">
      <w:pPr>
        <w:rPr>
          <w:rFonts w:ascii="Comic Sans MS" w:hAnsi="Comic Sans MS"/>
          <w:b/>
          <w:sz w:val="26"/>
          <w:szCs w:val="26"/>
        </w:rPr>
      </w:pPr>
      <w:r>
        <w:rPr>
          <w:noProof/>
          <w:lang w:eastAsia="tr-TR"/>
        </w:rPr>
        <w:pict>
          <v:rect id="_x0000_s1028" style="position:absolute;margin-left:-3.35pt;margin-top:45.35pt;width:26.8pt;height:24.3pt;z-index:251649536"/>
        </w:pict>
      </w:r>
      <w:r>
        <w:rPr>
          <w:rFonts w:ascii="Comic Sans MS" w:hAnsi="Comic Sans MS"/>
          <w:b/>
          <w:sz w:val="26"/>
          <w:szCs w:val="26"/>
        </w:rPr>
        <w:t xml:space="preserve">          </w:t>
      </w:r>
      <w:r w:rsidRPr="00F73570">
        <w:rPr>
          <w:rFonts w:ascii="Comic Sans MS" w:hAnsi="Comic Sans MS"/>
          <w:b/>
          <w:sz w:val="26"/>
          <w:szCs w:val="26"/>
        </w:rPr>
        <w:t>Aşağıda verilenlerden cümle olanların yanındaki kutucuğu boyayınız.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29" style="position:absolute;margin-left:-3.35pt;margin-top:30pt;width:26.8pt;height:24.3pt;z-index:251650560"/>
        </w:pict>
      </w:r>
      <w:r>
        <w:rPr>
          <w:rFonts w:ascii="Comic Sans MS" w:hAnsi="Comic Sans MS"/>
          <w:sz w:val="26"/>
          <w:szCs w:val="26"/>
        </w:rPr>
        <w:t xml:space="preserve">       Seninle beraber gelmeye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30" style="position:absolute;margin-left:-3.35pt;margin-top:29pt;width:26.8pt;height:24.3pt;z-index:251651584"/>
        </w:pict>
      </w:r>
      <w:r>
        <w:rPr>
          <w:rFonts w:ascii="Comic Sans MS" w:hAnsi="Comic Sans MS"/>
          <w:sz w:val="26"/>
          <w:szCs w:val="26"/>
        </w:rPr>
        <w:t xml:space="preserve">        Parka gidiyorum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31" style="position:absolute;margin-left:-3.35pt;margin-top:28.3pt;width:26.8pt;height:24.3pt;z-index:251652608"/>
        </w:pict>
      </w:r>
      <w:r>
        <w:rPr>
          <w:rFonts w:ascii="Comic Sans MS" w:hAnsi="Comic Sans MS"/>
          <w:sz w:val="26"/>
          <w:szCs w:val="26"/>
        </w:rPr>
        <w:t xml:space="preserve">        Sende bizimle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32" style="position:absolute;margin-left:264.85pt;margin-top:5.8pt;width:26.8pt;height:24.3pt;z-index:251663872"/>
        </w:pict>
      </w:r>
      <w:r>
        <w:rPr>
          <w:noProof/>
          <w:lang w:eastAsia="tr-TR"/>
        </w:rPr>
        <w:pict>
          <v:rect id="_x0000_s1033" style="position:absolute;margin-left:-3.35pt;margin-top:30.1pt;width:26.8pt;height:24.3pt;z-index:251653632"/>
        </w:pict>
      </w:r>
      <w:r>
        <w:rPr>
          <w:rFonts w:ascii="Comic Sans MS" w:hAnsi="Comic Sans MS"/>
          <w:sz w:val="26"/>
          <w:szCs w:val="26"/>
        </w:rPr>
        <w:t xml:space="preserve">       Seni çok sinirli gördüm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Beni, annesiyle tanıştırdı</w:t>
      </w:r>
    </w:p>
    <w:p w:rsidR="00D50D2B" w:rsidRPr="00F73570" w:rsidRDefault="00D50D2B">
      <w:pPr>
        <w:rPr>
          <w:rFonts w:ascii="Comic Sans MS" w:hAnsi="Comic Sans MS"/>
          <w:b/>
          <w:sz w:val="26"/>
          <w:szCs w:val="26"/>
        </w:rPr>
      </w:pPr>
      <w:r>
        <w:rPr>
          <w:noProof/>
          <w:lang w:eastAsia="tr-TR"/>
        </w:rPr>
        <w:pict>
          <v:shape id="_x0000_s1034" type="#_x0000_t75" style="position:absolute;margin-left:-12.75pt;margin-top:1.95pt;width:58.8pt;height:41.85pt;z-index:251655680;visibility:visible" wrapcoords="-277 0 -277 21214 21600 21214 21600 0 -277 0">
            <v:imagedata r:id="rId4" o:title=""/>
            <w10:wrap type="through"/>
          </v:shape>
        </w:pict>
      </w:r>
      <w:r w:rsidRPr="00F73570">
        <w:rPr>
          <w:rFonts w:ascii="Comic Sans MS" w:hAnsi="Comic Sans MS"/>
          <w:b/>
          <w:sz w:val="26"/>
          <w:szCs w:val="26"/>
        </w:rPr>
        <w:t>Aşağıdaki kelimelerdeki ince ünlüleri yazınız.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Kitap…………………      gözlük………………………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35" type="#_x0000_t75" style="position:absolute;margin-left:266.55pt;margin-top:26.6pt;width:58.75pt;height:41.85pt;z-index:251665920;visibility:visible" wrapcoords="-277 0 -277 21214 21600 21214 21600 0 -277 0">
            <v:imagedata r:id="rId4" o:title=""/>
            <w10:wrap type="through"/>
          </v:shape>
        </w:pict>
      </w:r>
      <w:r>
        <w:rPr>
          <w:rFonts w:ascii="Comic Sans MS" w:hAnsi="Comic Sans MS"/>
          <w:sz w:val="26"/>
          <w:szCs w:val="26"/>
        </w:rPr>
        <w:t>Yağmur…………………  öğrenci………………………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36" type="#_x0000_t75" style="position:absolute;margin-left:-12.75pt;margin-top:28.4pt;width:58.75pt;height:41.85pt;z-index:251656704;visibility:visible" wrapcoords="-277 0 -277 21214 21600 21214 21600 0 -277 0">
            <v:imagedata r:id="rId4" o:title=""/>
            <w10:wrap type="through"/>
          </v:shape>
        </w:pict>
      </w:r>
      <w:r>
        <w:rPr>
          <w:rFonts w:ascii="Comic Sans MS" w:hAnsi="Comic Sans MS"/>
          <w:sz w:val="26"/>
          <w:szCs w:val="26"/>
        </w:rPr>
        <w:t>Elbise…………………… sevgisiz………………………</w:t>
      </w:r>
    </w:p>
    <w:p w:rsidR="00D50D2B" w:rsidRPr="00F73570" w:rsidRDefault="00D50D2B">
      <w:pPr>
        <w:rPr>
          <w:rFonts w:ascii="Comic Sans MS" w:hAnsi="Comic Sans MS"/>
          <w:b/>
          <w:sz w:val="26"/>
          <w:szCs w:val="26"/>
        </w:rPr>
      </w:pPr>
      <w:r w:rsidRPr="00F73570">
        <w:rPr>
          <w:rFonts w:ascii="Comic Sans MS" w:hAnsi="Comic Sans MS"/>
          <w:b/>
          <w:sz w:val="26"/>
          <w:szCs w:val="26"/>
        </w:rPr>
        <w:t>Aşağıdaki kelimelerdeki kalın ünlüleri yazınız.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Okul…………………… televizyon………………………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Mevsim…………………  aralık………………………….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37" type="#_x0000_t75" style="position:absolute;margin-left:-6.05pt;margin-top:24.9pt;width:58.75pt;height:41.85pt;z-index:251657728;visibility:visible" wrapcoords="-277 0 -277 21214 21600 21214 21600 0 -277 0">
            <v:imagedata r:id="rId4" o:title=""/>
            <w10:wrap type="through"/>
          </v:shape>
        </w:pict>
      </w:r>
      <w:r>
        <w:rPr>
          <w:rFonts w:ascii="Comic Sans MS" w:hAnsi="Comic Sans MS"/>
          <w:sz w:val="26"/>
          <w:szCs w:val="26"/>
        </w:rPr>
        <w:t>Çalışkan…………………  başarılı………………………</w:t>
      </w:r>
    </w:p>
    <w:p w:rsidR="00D50D2B" w:rsidRPr="00F73570" w:rsidRDefault="00D50D2B">
      <w:pPr>
        <w:rPr>
          <w:rFonts w:ascii="Comic Sans MS" w:hAnsi="Comic Sans MS"/>
          <w:b/>
          <w:sz w:val="26"/>
          <w:szCs w:val="26"/>
        </w:rPr>
      </w:pPr>
      <w:r w:rsidRPr="00F73570">
        <w:rPr>
          <w:rFonts w:ascii="Comic Sans MS" w:hAnsi="Comic Sans MS"/>
          <w:b/>
          <w:sz w:val="26"/>
          <w:szCs w:val="26"/>
        </w:rPr>
        <w:t>Alfabemizdeki  harfleri sırasıyla yazınız.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0D2B" w:rsidRDefault="00D50D2B">
      <w:pPr>
        <w:rPr>
          <w:rFonts w:ascii="Comic Sans MS" w:hAnsi="Comic Sans MS"/>
          <w:b/>
          <w:sz w:val="26"/>
          <w:szCs w:val="26"/>
        </w:rPr>
      </w:pPr>
    </w:p>
    <w:p w:rsidR="00D50D2B" w:rsidRPr="00F73570" w:rsidRDefault="00D50D2B">
      <w:pPr>
        <w:rPr>
          <w:rFonts w:ascii="Comic Sans MS" w:hAnsi="Comic Sans MS"/>
          <w:b/>
          <w:sz w:val="26"/>
          <w:szCs w:val="26"/>
        </w:rPr>
      </w:pPr>
      <w:r w:rsidRPr="00F73570">
        <w:rPr>
          <w:rFonts w:ascii="Comic Sans MS" w:hAnsi="Comic Sans MS"/>
          <w:b/>
          <w:sz w:val="26"/>
          <w:szCs w:val="26"/>
        </w:rPr>
        <w:t>Kalın ünlülerimiz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</w:t>
      </w:r>
      <w:hyperlink r:id="rId5" w:history="1">
        <w:r>
          <w:rPr>
            <w:rStyle w:val="Hyperlink"/>
            <w:rFonts w:ascii="Hand writing Mutlu" w:hAnsi="Hand writing Mutlu"/>
            <w:color w:val="C0C0C0"/>
            <w:sz w:val="16"/>
            <w:szCs w:val="16"/>
          </w:rPr>
          <w:t>www.sorubak.com</w:t>
        </w:r>
      </w:hyperlink>
      <w:r>
        <w:rPr>
          <w:rFonts w:ascii="Comic Sans MS" w:hAnsi="Comic Sans MS"/>
          <w:sz w:val="26"/>
          <w:szCs w:val="26"/>
        </w:rPr>
        <w:t xml:space="preserve">       ……………………………………………………                           </w:t>
      </w:r>
      <w:r w:rsidRPr="00F73570">
        <w:rPr>
          <w:rFonts w:ascii="Comic Sans MS" w:hAnsi="Comic Sans MS"/>
          <w:b/>
          <w:sz w:val="26"/>
          <w:szCs w:val="26"/>
        </w:rPr>
        <w:t>İnce ünlülerimiz</w:t>
      </w:r>
      <w:r>
        <w:rPr>
          <w:rFonts w:ascii="Comic Sans MS" w:hAnsi="Comic Sans MS"/>
          <w:sz w:val="26"/>
          <w:szCs w:val="26"/>
        </w:rPr>
        <w:t xml:space="preserve"> …………………………………………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38" type="#_x0000_t75" style="position:absolute;margin-left:-15pt;margin-top:63.1pt;width:58.75pt;height:41.85pt;z-index:251658752;visibility:visible" wrapcoords="-277 0 -277 21214 21600 21214 21600 0 -277 0">
            <v:imagedata r:id="rId4" o:title=""/>
            <w10:wrap type="through"/>
          </v:shape>
        </w:pict>
      </w:r>
      <w:r>
        <w:rPr>
          <w:rFonts w:ascii="Comic Sans MS" w:hAnsi="Comic Sans MS"/>
          <w:sz w:val="26"/>
          <w:szCs w:val="26"/>
        </w:rPr>
        <w:t xml:space="preserve">        Aşağıdaki cümlelerden neden-sonuç cümlesi olanların karşısındaki kutucuğu boyayınız.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39" style="position:absolute;margin-left:-14.5pt;margin-top:24pt;width:26.8pt;height:24.3pt;z-index:251661824"/>
        </w:pict>
      </w:r>
      <w:r>
        <w:rPr>
          <w:rFonts w:ascii="Comic Sans MS" w:hAnsi="Comic Sans MS"/>
          <w:sz w:val="26"/>
          <w:szCs w:val="26"/>
        </w:rPr>
        <w:t xml:space="preserve">    Soğuk su içtiğim için hasta oldum.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40" style="position:absolute;margin-left:-14.5pt;margin-top:24.2pt;width:26.8pt;height:24.3pt;z-index:251662848"/>
        </w:pict>
      </w:r>
      <w:r>
        <w:rPr>
          <w:rFonts w:ascii="Comic Sans MS" w:hAnsi="Comic Sans MS"/>
          <w:sz w:val="26"/>
          <w:szCs w:val="26"/>
        </w:rPr>
        <w:t xml:space="preserve">    İşim var bu nedenle maça gelemem.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41" style="position:absolute;margin-left:-14.5pt;margin-top:22.1pt;width:26.8pt;height:24.3pt;z-index:251664896"/>
        </w:pict>
      </w:r>
      <w:r>
        <w:rPr>
          <w:rFonts w:ascii="Comic Sans MS" w:hAnsi="Comic Sans MS"/>
          <w:sz w:val="26"/>
          <w:szCs w:val="26"/>
        </w:rPr>
        <w:t xml:space="preserve">    Sabahtan beri bekliyorum.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42" style="position:absolute;margin-left:-14.5pt;margin-top:23.65pt;width:26.8pt;height:24.3pt;z-index:251660800"/>
        </w:pict>
      </w:r>
      <w:r>
        <w:rPr>
          <w:rFonts w:ascii="Comic Sans MS" w:hAnsi="Comic Sans MS"/>
          <w:sz w:val="26"/>
          <w:szCs w:val="26"/>
        </w:rPr>
        <w:t xml:space="preserve">    Ağlıyorum çünkü kedim öldü.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Yalnızlığı hiç sevmiyorum.</w:t>
      </w:r>
    </w:p>
    <w:p w:rsidR="00D50D2B" w:rsidRPr="00F73570" w:rsidRDefault="00D50D2B">
      <w:pPr>
        <w:rPr>
          <w:rFonts w:ascii="Comic Sans MS" w:hAnsi="Comic Sans MS"/>
          <w:b/>
          <w:sz w:val="26"/>
          <w:szCs w:val="26"/>
        </w:rPr>
      </w:pPr>
      <w:r w:rsidRPr="00F73570">
        <w:rPr>
          <w:rFonts w:ascii="Comic Sans MS" w:hAnsi="Comic Sans MS"/>
          <w:b/>
          <w:sz w:val="26"/>
          <w:szCs w:val="26"/>
        </w:rPr>
        <w:t>Aşağıdaki kelimeleri sözlükteki gibi sıralayınız.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Valiz- vazo- vapur- zalim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Polis- hakim – hekim – öğretmen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Kilim- kitap – kasa – kitaplık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</w:t>
      </w:r>
    </w:p>
    <w:p w:rsidR="00D50D2B" w:rsidRDefault="00D50D2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Aracı – arabacı – araba – araç</w:t>
      </w:r>
    </w:p>
    <w:p w:rsidR="00D50D2B" w:rsidRDefault="00D50D2B">
      <w:pPr>
        <w:rPr>
          <w:rFonts w:ascii="Comic Sans MS" w:hAnsi="Comic Sans MS"/>
          <w:sz w:val="26"/>
          <w:szCs w:val="26"/>
        </w:rPr>
        <w:sectPr w:rsidR="00D50D2B" w:rsidSect="004D3C2F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1843"/>
        <w:gridCol w:w="1842"/>
        <w:gridCol w:w="1560"/>
      </w:tblGrid>
      <w:tr w:rsidR="00D50D2B" w:rsidRPr="009E3583" w:rsidTr="009E3583">
        <w:tc>
          <w:tcPr>
            <w:tcW w:w="5495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843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9E3583">
              <w:rPr>
                <w:rFonts w:ascii="Comic Sans MS" w:hAnsi="Comic Sans MS"/>
                <w:sz w:val="26"/>
                <w:szCs w:val="26"/>
              </w:rPr>
              <w:t>Kelime sayısı</w:t>
            </w:r>
          </w:p>
        </w:tc>
        <w:tc>
          <w:tcPr>
            <w:tcW w:w="1842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9E3583">
              <w:rPr>
                <w:rFonts w:ascii="Comic Sans MS" w:hAnsi="Comic Sans MS"/>
                <w:sz w:val="26"/>
                <w:szCs w:val="26"/>
              </w:rPr>
              <w:t>Hece sayısı</w:t>
            </w:r>
          </w:p>
        </w:tc>
        <w:tc>
          <w:tcPr>
            <w:tcW w:w="1560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9E3583">
              <w:rPr>
                <w:rFonts w:ascii="Comic Sans MS" w:hAnsi="Comic Sans MS"/>
                <w:sz w:val="26"/>
                <w:szCs w:val="26"/>
              </w:rPr>
              <w:t>Harf sayısı</w:t>
            </w:r>
          </w:p>
        </w:tc>
      </w:tr>
      <w:tr w:rsidR="00D50D2B" w:rsidRPr="009E3583" w:rsidTr="009E3583">
        <w:tc>
          <w:tcPr>
            <w:tcW w:w="5495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9E3583">
              <w:rPr>
                <w:rFonts w:ascii="Comic Sans MS" w:hAnsi="Comic Sans MS"/>
                <w:sz w:val="26"/>
                <w:szCs w:val="26"/>
              </w:rPr>
              <w:t>O benim en yakın arkadaşım.</w:t>
            </w:r>
          </w:p>
        </w:tc>
        <w:tc>
          <w:tcPr>
            <w:tcW w:w="1843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842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560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D50D2B" w:rsidRPr="009E3583" w:rsidTr="009E3583">
        <w:tc>
          <w:tcPr>
            <w:tcW w:w="5495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9E3583">
              <w:rPr>
                <w:rFonts w:ascii="Comic Sans MS" w:hAnsi="Comic Sans MS"/>
                <w:sz w:val="26"/>
                <w:szCs w:val="26"/>
              </w:rPr>
              <w:t>Murat bize gelecek mi?</w:t>
            </w:r>
          </w:p>
        </w:tc>
        <w:tc>
          <w:tcPr>
            <w:tcW w:w="1843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842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560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D50D2B" w:rsidRPr="009E3583" w:rsidTr="009E3583">
        <w:tc>
          <w:tcPr>
            <w:tcW w:w="5495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9E3583">
              <w:rPr>
                <w:rFonts w:ascii="Comic Sans MS" w:hAnsi="Comic Sans MS"/>
                <w:sz w:val="26"/>
                <w:szCs w:val="26"/>
              </w:rPr>
              <w:t>Başarılı olmak için çok çalışmalıyız.</w:t>
            </w:r>
          </w:p>
        </w:tc>
        <w:tc>
          <w:tcPr>
            <w:tcW w:w="1843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842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560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D50D2B" w:rsidRPr="009E3583" w:rsidTr="009E3583">
        <w:tc>
          <w:tcPr>
            <w:tcW w:w="5495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9E3583">
              <w:rPr>
                <w:rFonts w:ascii="Comic Sans MS" w:hAnsi="Comic Sans MS"/>
                <w:sz w:val="26"/>
                <w:szCs w:val="26"/>
              </w:rPr>
              <w:t>Osman’ın saçları çok güzel olmuş.</w:t>
            </w:r>
          </w:p>
        </w:tc>
        <w:tc>
          <w:tcPr>
            <w:tcW w:w="1843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842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560" w:type="dxa"/>
          </w:tcPr>
          <w:p w:rsidR="00D50D2B" w:rsidRPr="009E3583" w:rsidRDefault="00D50D2B" w:rsidP="009E3583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D50D2B" w:rsidRPr="004A0DE7" w:rsidRDefault="00D50D2B">
      <w:pPr>
        <w:rPr>
          <w:rFonts w:ascii="Comic Sans MS" w:hAnsi="Comic Sans MS"/>
          <w:sz w:val="26"/>
          <w:szCs w:val="26"/>
        </w:rPr>
      </w:pPr>
    </w:p>
    <w:sectPr w:rsidR="00D50D2B" w:rsidRPr="004A0DE7" w:rsidSect="00325707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C2F"/>
    <w:rsid w:val="00297939"/>
    <w:rsid w:val="00325707"/>
    <w:rsid w:val="003A1A9B"/>
    <w:rsid w:val="003C1DF9"/>
    <w:rsid w:val="004A0DE7"/>
    <w:rsid w:val="004D3C2F"/>
    <w:rsid w:val="005A7A10"/>
    <w:rsid w:val="005B03FA"/>
    <w:rsid w:val="008B50AC"/>
    <w:rsid w:val="009E3583"/>
    <w:rsid w:val="00AC2038"/>
    <w:rsid w:val="00CA79E5"/>
    <w:rsid w:val="00D50D2B"/>
    <w:rsid w:val="00E505C5"/>
    <w:rsid w:val="00F73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DF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D3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3C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E505C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A7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240</Words>
  <Characters>1372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NeW_ZAT</dc:creator>
  <cp:keywords/>
  <dc:description/>
  <cp:lastModifiedBy>edanur</cp:lastModifiedBy>
  <cp:revision>3</cp:revision>
  <dcterms:created xsi:type="dcterms:W3CDTF">2010-12-30T20:57:00Z</dcterms:created>
  <dcterms:modified xsi:type="dcterms:W3CDTF">2011-01-31T21:03:00Z</dcterms:modified>
</cp:coreProperties>
</file>